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B51ECC" w:rsidRPr="00975EBB" w:rsidRDefault="00B51ECC" w:rsidP="00B51ECC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З А П О В Е Д</w:t>
      </w:r>
    </w:p>
    <w:p w:rsidR="00B51ECC" w:rsidRPr="00975EBB" w:rsidRDefault="00B51ECC" w:rsidP="00B51ECC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</w:rPr>
        <w:t>592</w:t>
      </w:r>
      <w:r w:rsidRPr="00975EBB">
        <w:rPr>
          <w:b/>
          <w:lang w:val="bg-BG"/>
        </w:rPr>
        <w:t>-3</w:t>
      </w:r>
    </w:p>
    <w:p w:rsidR="00B51ECC" w:rsidRDefault="00B51ECC" w:rsidP="00B51ECC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-142"/>
        <w:jc w:val="center"/>
      </w:pPr>
    </w:p>
    <w:p w:rsidR="001176AD" w:rsidRPr="00140281" w:rsidRDefault="00B51ECC" w:rsidP="001176AD">
      <w:pPr>
        <w:spacing w:line="276" w:lineRule="auto"/>
        <w:ind w:left="142" w:firstLine="578"/>
        <w:jc w:val="both"/>
      </w:pPr>
      <w:r w:rsidRPr="00B51ECC">
        <w:rPr>
          <w:lang w:val="bg-BG"/>
        </w:rPr>
        <w:t xml:space="preserve">На основание чл.3, ал.4 от </w:t>
      </w:r>
      <w:proofErr w:type="spellStart"/>
      <w:r w:rsidRPr="00B51ECC">
        <w:rPr>
          <w:lang w:val="bg-BG"/>
        </w:rPr>
        <w:t>Устройствения</w:t>
      </w:r>
      <w:proofErr w:type="spellEnd"/>
      <w:r w:rsidRPr="00B51ECC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B51ECC">
        <w:rPr>
          <w:lang w:val="bg-BG"/>
        </w:rPr>
        <w:t>обн</w:t>
      </w:r>
      <w:proofErr w:type="spellEnd"/>
      <w:r w:rsidRPr="00B51ECC">
        <w:rPr>
          <w:lang w:val="bg-BG"/>
        </w:rPr>
        <w:t xml:space="preserve">.ДВ. бр.7/26.01.2010г., </w:t>
      </w:r>
      <w:proofErr w:type="spellStart"/>
      <w:r w:rsidRPr="00B51ECC">
        <w:rPr>
          <w:lang w:val="bg-BG"/>
        </w:rPr>
        <w:t>посл</w:t>
      </w:r>
      <w:proofErr w:type="spellEnd"/>
      <w:r w:rsidRPr="00B51ECC">
        <w:rPr>
          <w:lang w:val="bg-BG"/>
        </w:rPr>
        <w:t>. изм. ДВ. бр. 40 от 05 май 2020г.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140281" w:rsidRPr="00DF6FC2">
        <w:rPr>
          <w:sz w:val="22"/>
          <w:szCs w:val="22"/>
          <w:lang w:val="bg-BG"/>
        </w:rPr>
        <w:t xml:space="preserve">Заповед </w:t>
      </w:r>
      <w:r w:rsidR="00140281" w:rsidRPr="00140281">
        <w:rPr>
          <w:lang w:val="bg-BG"/>
        </w:rPr>
        <w:t>№</w:t>
      </w:r>
      <w:r w:rsidR="00140281" w:rsidRPr="00140281">
        <w:rPr>
          <w:lang w:val="ru-RU"/>
        </w:rPr>
        <w:t xml:space="preserve"> </w:t>
      </w:r>
      <w:r w:rsidR="00140281" w:rsidRPr="00140281">
        <w:rPr>
          <w:lang w:val="bg-BG"/>
        </w:rPr>
        <w:t>ПО-09-592/ 05</w:t>
      </w:r>
      <w:r w:rsidR="00140281" w:rsidRPr="00140281">
        <w:rPr>
          <w:lang w:val="ru-RU"/>
        </w:rPr>
        <w:t xml:space="preserve">.08.2020 </w:t>
      </w:r>
      <w:r w:rsidR="00140281" w:rsidRPr="00140281">
        <w:rPr>
          <w:lang w:val="bg-BG"/>
        </w:rPr>
        <w:t>г</w:t>
      </w: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9668A4">
        <w:rPr>
          <w:b/>
          <w:color w:val="000000"/>
          <w:lang w:val="bg-BG"/>
        </w:rPr>
        <w:t>Др</w:t>
      </w:r>
      <w:r w:rsidR="00595A37">
        <w:rPr>
          <w:b/>
          <w:color w:val="000000"/>
          <w:lang w:val="bg-BG"/>
        </w:rPr>
        <w:t>ъмша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9668A4">
        <w:rPr>
          <w:color w:val="000000"/>
          <w:lang w:val="bg-BG"/>
        </w:rPr>
        <w:t>23</w:t>
      </w:r>
      <w:r w:rsidR="00595A37">
        <w:rPr>
          <w:color w:val="000000"/>
          <w:lang w:val="bg-BG"/>
        </w:rPr>
        <w:t>844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271E5C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271E5C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69.70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34.65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16.112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41.64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54.738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21.566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323.49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7C6D23">
        <w:trPr>
          <w:trHeight w:val="626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26.162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20.463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306.95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ДАНИЕЛА ДИМИТРОВА АНГЕЛОВА-АСЕНОВА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ДАНИЕЛА ДИМИТРОВА АНГЕЛОВА-АСЕНОВА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ДАНИЕЛА ДИМИТРОВА АНГЕЛОВА-АСЕНОВА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1.888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3.006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45.09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10.722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56.09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58.62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104.42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16.873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26.818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402.27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5.264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МИЛЕНА ЕМИЛОВА СПИРИДОНОВА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28.048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15.609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234.13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43.03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ПЕТКО САВОВ ЯНКОВ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4.555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22.848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342.72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22.72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ПЕТРАНА БОГОМИЛОВА АНТОВА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13.896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16.451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246.76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30.71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18.85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46.94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38.105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2.725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40.88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8.040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15.340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230.10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30.87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30.39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3.089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ПАВЛОВ АЦЕВ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140281" w:rsidTr="00FD7F80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37.902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14.850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281" w:rsidRDefault="00140281" w:rsidP="0014028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222.75</w:t>
            </w:r>
          </w:p>
        </w:tc>
      </w:tr>
      <w:tr w:rsidR="007C6D23" w:rsidTr="00CE1BFB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D23" w:rsidRDefault="007C6D23" w:rsidP="007C6D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D23" w:rsidRDefault="007C6D23" w:rsidP="007C6D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D23" w:rsidRDefault="007C6D23" w:rsidP="007C6D2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D23" w:rsidRDefault="007C6D23" w:rsidP="007C6D2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192,102</w:t>
            </w:r>
          </w:p>
          <w:p w:rsidR="007C6D23" w:rsidRPr="00B93841" w:rsidRDefault="007C6D23" w:rsidP="007C6D2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D23" w:rsidRPr="00B93841" w:rsidRDefault="007C6D23" w:rsidP="007C6D23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D23" w:rsidRPr="00B93841" w:rsidRDefault="007C6D23" w:rsidP="007C6D2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C6D23">
              <w:rPr>
                <w:rFonts w:ascii="Calibri" w:hAnsi="Calibri"/>
                <w:b/>
                <w:color w:val="000000"/>
                <w:sz w:val="22"/>
                <w:szCs w:val="22"/>
              </w:rPr>
              <w:t>156,951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D23" w:rsidRPr="00B93841" w:rsidRDefault="007C6D23" w:rsidP="007C6D23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C6D23">
              <w:rPr>
                <w:rFonts w:ascii="Calibri" w:hAnsi="Calibri"/>
                <w:b/>
                <w:color w:val="000000"/>
                <w:sz w:val="22"/>
                <w:szCs w:val="22"/>
              </w:rPr>
              <w:t>2354,26</w:t>
            </w:r>
          </w:p>
        </w:tc>
      </w:tr>
    </w:tbl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lastRenderedPageBreak/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</w:t>
      </w:r>
      <w:proofErr w:type="gramStart"/>
      <w:r w:rsidR="00992DF8" w:rsidRPr="00992DF8">
        <w:rPr>
          <w:b/>
          <w:lang w:val="ru-RU"/>
        </w:rPr>
        <w:t>:У</w:t>
      </w:r>
      <w:proofErr w:type="gramEnd"/>
      <w:r w:rsidR="00992DF8" w:rsidRPr="00992DF8">
        <w:rPr>
          <w:b/>
          <w:lang w:val="ru-RU"/>
        </w:rPr>
        <w:t>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proofErr w:type="spellStart"/>
      <w:r w:rsidR="002134F9">
        <w:rPr>
          <w:lang w:val="ru-RU"/>
        </w:rPr>
        <w:t>гр</w:t>
      </w:r>
      <w:proofErr w:type="gramStart"/>
      <w:r w:rsidR="002207CC">
        <w:rPr>
          <w:lang w:val="ru-RU"/>
        </w:rPr>
        <w:t>.К</w:t>
      </w:r>
      <w:proofErr w:type="gramEnd"/>
      <w:r w:rsidR="002207CC">
        <w:rPr>
          <w:lang w:val="ru-RU"/>
        </w:rPr>
        <w:t>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 w:rsidR="002134F9">
        <w:rPr>
          <w:lang w:val="ru-RU"/>
        </w:rPr>
        <w:t xml:space="preserve">. </w:t>
      </w:r>
      <w:proofErr w:type="spellStart"/>
      <w:r w:rsidR="009668A4">
        <w:rPr>
          <w:lang w:val="ru-RU"/>
        </w:rPr>
        <w:t>Др</w:t>
      </w:r>
      <w:r w:rsidR="00595A37">
        <w:rPr>
          <w:lang w:val="ru-RU"/>
        </w:rPr>
        <w:t>ъмша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755964" w:rsidRPr="00535D58" w:rsidRDefault="00755964" w:rsidP="001176AD">
      <w:pPr>
        <w:spacing w:line="276" w:lineRule="auto"/>
        <w:ind w:firstLine="720"/>
        <w:jc w:val="both"/>
        <w:rPr>
          <w:lang w:val="bg-BG"/>
        </w:rPr>
      </w:pP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B07706" w:rsidRDefault="00B07706" w:rsidP="00B07706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</w:t>
      </w:r>
      <w:r w:rsidR="00AA6613">
        <w:rPr>
          <w:b/>
        </w:rPr>
        <w:t>/</w:t>
      </w:r>
      <w:r w:rsidR="00AA6613">
        <w:rPr>
          <w:b/>
          <w:lang w:val="bg-BG"/>
        </w:rPr>
        <w:t>П/</w:t>
      </w:r>
      <w:bookmarkStart w:id="0" w:name="_GoBack"/>
      <w:bookmarkEnd w:id="0"/>
      <w:r>
        <w:rPr>
          <w:b/>
          <w:lang w:val="bg-BG"/>
        </w:rPr>
        <w:t xml:space="preserve"> </w:t>
      </w:r>
      <w:r>
        <w:rPr>
          <w:b/>
          <w:lang w:val="bg-BG"/>
        </w:rPr>
        <w:tab/>
        <w:t xml:space="preserve"> 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</w:rPr>
      </w:pPr>
    </w:p>
    <w:sectPr w:rsidR="00F06BC9" w:rsidSect="001A747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D3" w:rsidRDefault="007317D3">
      <w:r>
        <w:separator/>
      </w:r>
    </w:p>
  </w:endnote>
  <w:endnote w:type="continuationSeparator" w:id="0">
    <w:p w:rsidR="007317D3" w:rsidRDefault="0073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6613">
      <w:rPr>
        <w:rFonts w:ascii="Verdana" w:hAnsi="Verdana"/>
        <w:bCs/>
        <w:i/>
        <w:noProof/>
        <w:sz w:val="16"/>
        <w:szCs w:val="16"/>
      </w:rPr>
      <w:t>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6613">
      <w:rPr>
        <w:rFonts w:ascii="Verdana" w:hAnsi="Verdana"/>
        <w:bCs/>
        <w:i/>
        <w:noProof/>
        <w:sz w:val="16"/>
        <w:szCs w:val="16"/>
      </w:rPr>
      <w:t>6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6613">
      <w:rPr>
        <w:rFonts w:ascii="Verdana" w:hAnsi="Verdana"/>
        <w:bCs/>
        <w:i/>
        <w:noProof/>
        <w:sz w:val="16"/>
        <w:szCs w:val="16"/>
      </w:rPr>
      <w:t>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6613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6613">
      <w:rPr>
        <w:rFonts w:ascii="Verdana" w:hAnsi="Verdana"/>
        <w:bCs/>
        <w:i/>
        <w:noProof/>
        <w:sz w:val="16"/>
        <w:szCs w:val="16"/>
      </w:rPr>
      <w:t>6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D3" w:rsidRDefault="007317D3">
      <w:r>
        <w:separator/>
      </w:r>
    </w:p>
  </w:footnote>
  <w:footnote w:type="continuationSeparator" w:id="0">
    <w:p w:rsidR="007317D3" w:rsidRDefault="00731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9588C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55159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40281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1E5C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47EF5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5A37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17D3"/>
    <w:rsid w:val="00734758"/>
    <w:rsid w:val="007354A2"/>
    <w:rsid w:val="00735898"/>
    <w:rsid w:val="00736645"/>
    <w:rsid w:val="00737F0F"/>
    <w:rsid w:val="00751C7B"/>
    <w:rsid w:val="007528CF"/>
    <w:rsid w:val="00753FF4"/>
    <w:rsid w:val="0075596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C6D23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0E6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28DF"/>
    <w:rsid w:val="008F3A6E"/>
    <w:rsid w:val="00902149"/>
    <w:rsid w:val="00923C47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85F20"/>
    <w:rsid w:val="00A908FE"/>
    <w:rsid w:val="00A91628"/>
    <w:rsid w:val="00A92CFD"/>
    <w:rsid w:val="00AA37E5"/>
    <w:rsid w:val="00AA6613"/>
    <w:rsid w:val="00AB4367"/>
    <w:rsid w:val="00AB53BB"/>
    <w:rsid w:val="00AD0BC2"/>
    <w:rsid w:val="00AD13E8"/>
    <w:rsid w:val="00AD2747"/>
    <w:rsid w:val="00AD3A76"/>
    <w:rsid w:val="00AD6705"/>
    <w:rsid w:val="00AD6B30"/>
    <w:rsid w:val="00AD7D68"/>
    <w:rsid w:val="00AE6009"/>
    <w:rsid w:val="00AE6DA1"/>
    <w:rsid w:val="00B00ADF"/>
    <w:rsid w:val="00B02AEB"/>
    <w:rsid w:val="00B07706"/>
    <w:rsid w:val="00B1206C"/>
    <w:rsid w:val="00B1244D"/>
    <w:rsid w:val="00B14BA2"/>
    <w:rsid w:val="00B41EFE"/>
    <w:rsid w:val="00B4797D"/>
    <w:rsid w:val="00B51ECC"/>
    <w:rsid w:val="00B54180"/>
    <w:rsid w:val="00B61231"/>
    <w:rsid w:val="00B65B7A"/>
    <w:rsid w:val="00B8534A"/>
    <w:rsid w:val="00B93841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961"/>
    <w:rsid w:val="00F06BC9"/>
    <w:rsid w:val="00F10FA6"/>
    <w:rsid w:val="00F20885"/>
    <w:rsid w:val="00F31C0E"/>
    <w:rsid w:val="00F37E58"/>
    <w:rsid w:val="00F54D6B"/>
    <w:rsid w:val="00F55513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8D468-85BD-4955-8257-69C5666D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10</TotalTime>
  <Pages>6</Pages>
  <Words>1456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9740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2020-10-02T08:12:00Z</cp:lastPrinted>
  <dcterms:created xsi:type="dcterms:W3CDTF">2020-10-02T08:03:00Z</dcterms:created>
  <dcterms:modified xsi:type="dcterms:W3CDTF">2020-10-02T08:13:00Z</dcterms:modified>
</cp:coreProperties>
</file>